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31B73" w14:textId="3B82C912" w:rsidR="00BA00AB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NANFAN</w:t>
      </w:r>
      <w:r>
        <w:rPr>
          <w:rFonts w:ascii="Times New Roman" w:hAnsi="Times New Roman" w:cs="Times New Roman"/>
          <w:sz w:val="24"/>
          <w:szCs w:val="24"/>
        </w:rPr>
        <w:t xml:space="preserve">       (fl.1441)</w:t>
      </w:r>
    </w:p>
    <w:p w14:paraId="23688312" w14:textId="7B790C12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11A21" w14:textId="09E44D1E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6F2562" w14:textId="26E066F1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Mar.1441</w:t>
      </w:r>
      <w:r>
        <w:rPr>
          <w:rFonts w:ascii="Times New Roman" w:hAnsi="Times New Roman" w:cs="Times New Roman"/>
          <w:sz w:val="24"/>
          <w:szCs w:val="24"/>
        </w:rPr>
        <w:tab/>
        <w:t>He was a witness to a Tewkesbury Abbey charter signed at Lambeth.</w:t>
      </w:r>
    </w:p>
    <w:p w14:paraId="09D9FE20" w14:textId="429B486F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(H.P. p.693)</w:t>
      </w:r>
    </w:p>
    <w:p w14:paraId="5A368FB5" w14:textId="7A33F43B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2D87B3" w14:textId="0BBBB912" w:rsid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78F40" w14:textId="673B6E22" w:rsidR="00075837" w:rsidRPr="00075837" w:rsidRDefault="000758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075837" w:rsidRPr="000758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9AB0E" w14:textId="77777777" w:rsidR="00075837" w:rsidRDefault="00075837" w:rsidP="009139A6">
      <w:r>
        <w:separator/>
      </w:r>
    </w:p>
  </w:endnote>
  <w:endnote w:type="continuationSeparator" w:id="0">
    <w:p w14:paraId="70A2AA32" w14:textId="77777777" w:rsidR="00075837" w:rsidRDefault="00075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F7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2F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A4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E7FC" w14:textId="77777777" w:rsidR="00075837" w:rsidRDefault="00075837" w:rsidP="009139A6">
      <w:r>
        <w:separator/>
      </w:r>
    </w:p>
  </w:footnote>
  <w:footnote w:type="continuationSeparator" w:id="0">
    <w:p w14:paraId="18E35016" w14:textId="77777777" w:rsidR="00075837" w:rsidRDefault="00075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43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AB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41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37"/>
    <w:rsid w:val="000666E0"/>
    <w:rsid w:val="0007583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531C"/>
  <w15:chartTrackingRefBased/>
  <w15:docId w15:val="{CE424061-50C0-407C-8D6E-6C1FC732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2021-11-28T22:02:00Z</dcterms:created>
  <dcterms:modified xsi:type="dcterms:W3CDTF">2021-11-28T22:04:00Z</dcterms:modified>
</cp:coreProperties>
</file>